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B55" w:rsidRDefault="001B0B55" w:rsidP="001B0B55">
      <w:pPr>
        <w:pStyle w:val="NoSpacing"/>
      </w:pPr>
      <w:r>
        <w:rPr>
          <w:u w:val="single"/>
        </w:rPr>
        <w:t>Henry JUDDE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1B0B55" w:rsidRDefault="001B0B55" w:rsidP="001B0B55">
      <w:pPr>
        <w:pStyle w:val="NoSpacing"/>
      </w:pPr>
      <w:r>
        <w:t>of Ellington, Huntingdonshire. Husbandman.</w:t>
      </w:r>
    </w:p>
    <w:p w:rsidR="001B0B55" w:rsidRDefault="001B0B55" w:rsidP="001B0B55">
      <w:pPr>
        <w:pStyle w:val="NoSpacing"/>
      </w:pPr>
    </w:p>
    <w:p w:rsidR="001B0B55" w:rsidRDefault="001B0B55" w:rsidP="001B0B55">
      <w:pPr>
        <w:pStyle w:val="NoSpacing"/>
      </w:pPr>
    </w:p>
    <w:p w:rsidR="00BE125D" w:rsidRDefault="00BE125D" w:rsidP="00BE1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Barnewell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Spaldwick</w:t>
      </w:r>
      <w:proofErr w:type="spellEnd"/>
      <w:r>
        <w:rPr>
          <w:rFonts w:ascii="Times New Roman" w:hAnsi="Times New Roman" w:cs="Times New Roman"/>
        </w:rPr>
        <w:t xml:space="preserve">(q.v.) brought a plaint of debt against him </w:t>
      </w:r>
    </w:p>
    <w:p w:rsidR="00BE125D" w:rsidRDefault="00BE125D" w:rsidP="00BE12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Broune</w:t>
      </w:r>
      <w:proofErr w:type="spellEnd"/>
      <w:r>
        <w:rPr>
          <w:rFonts w:ascii="Times New Roman" w:hAnsi="Times New Roman" w:cs="Times New Roman"/>
        </w:rPr>
        <w:t xml:space="preserve"> of Ellington(q.v.).</w:t>
      </w:r>
    </w:p>
    <w:p w:rsidR="00BE125D" w:rsidRDefault="00BE125D" w:rsidP="00BE125D">
      <w:pPr>
        <w:pStyle w:val="NoSpacing"/>
      </w:pPr>
      <w:r>
        <w:tab/>
      </w:r>
      <w:r>
        <w:tab/>
        <w:t>(http://aalt.law.uh.edu/Indices/CP40Indices/CP40no883Pl.htm)</w:t>
      </w:r>
    </w:p>
    <w:p w:rsidR="001B0B55" w:rsidRDefault="001B0B55" w:rsidP="001B0B55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Barnewell</w:t>
      </w:r>
      <w:proofErr w:type="spellEnd"/>
      <w:r>
        <w:t xml:space="preserve"> of </w:t>
      </w:r>
      <w:proofErr w:type="spellStart"/>
      <w:r>
        <w:t>Spaldwick</w:t>
      </w:r>
      <w:proofErr w:type="spellEnd"/>
      <w:r>
        <w:t xml:space="preserve">(q.v.) brought a plaint of debt against him </w:t>
      </w:r>
    </w:p>
    <w:p w:rsidR="001B0B55" w:rsidRDefault="001B0B55" w:rsidP="001B0B55">
      <w:pPr>
        <w:pStyle w:val="NoSpacing"/>
      </w:pPr>
      <w:r>
        <w:tab/>
      </w:r>
      <w:r>
        <w:tab/>
        <w:t xml:space="preserve">and Thomas </w:t>
      </w:r>
      <w:proofErr w:type="spellStart"/>
      <w:r>
        <w:t>Broune</w:t>
      </w:r>
      <w:proofErr w:type="spellEnd"/>
      <w:r>
        <w:t xml:space="preserve"> of Ellington(q.v.).</w:t>
      </w:r>
    </w:p>
    <w:p w:rsidR="001B0B55" w:rsidRDefault="001B0B55" w:rsidP="001B0B55">
      <w:pPr>
        <w:pStyle w:val="NoSpacing"/>
        <w:ind w:left="720" w:firstLine="720"/>
      </w:pP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1B0B55" w:rsidRDefault="001B0B55" w:rsidP="001B0B55">
      <w:pPr>
        <w:pStyle w:val="NoSpacing"/>
      </w:pPr>
    </w:p>
    <w:p w:rsidR="001B0B55" w:rsidRDefault="001B0B55" w:rsidP="001B0B55">
      <w:pPr>
        <w:pStyle w:val="NoSpacing"/>
      </w:pPr>
    </w:p>
    <w:p w:rsidR="001B0B55" w:rsidRDefault="001B0B55" w:rsidP="001B0B55">
      <w:pPr>
        <w:pStyle w:val="NoSpacing"/>
      </w:pPr>
      <w:r>
        <w:t>8 October 2016</w:t>
      </w:r>
    </w:p>
    <w:p w:rsidR="00BE125D" w:rsidRDefault="00BE125D" w:rsidP="001B0B55">
      <w:pPr>
        <w:pStyle w:val="NoSpacing"/>
      </w:pPr>
      <w:r>
        <w:t>25 September 2017</w:t>
      </w:r>
      <w:bookmarkStart w:id="0" w:name="_GoBack"/>
      <w:bookmarkEnd w:id="0"/>
    </w:p>
    <w:p w:rsidR="006B2F86" w:rsidRPr="00E71FC3" w:rsidRDefault="00BE125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B55" w:rsidRDefault="001B0B55" w:rsidP="00E71FC3">
      <w:r>
        <w:separator/>
      </w:r>
    </w:p>
  </w:endnote>
  <w:endnote w:type="continuationSeparator" w:id="0">
    <w:p w:rsidR="001B0B55" w:rsidRDefault="001B0B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B55" w:rsidRDefault="001B0B55" w:rsidP="00E71FC3">
      <w:r>
        <w:separator/>
      </w:r>
    </w:p>
  </w:footnote>
  <w:footnote w:type="continuationSeparator" w:id="0">
    <w:p w:rsidR="001B0B55" w:rsidRDefault="001B0B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55"/>
    <w:rsid w:val="001A7C09"/>
    <w:rsid w:val="001B0B55"/>
    <w:rsid w:val="00733BE7"/>
    <w:rsid w:val="00AB52E8"/>
    <w:rsid w:val="00B16D3F"/>
    <w:rsid w:val="00BE125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95463"/>
  <w15:chartTrackingRefBased/>
  <w15:docId w15:val="{5EE81F53-39CD-4B10-A05E-7F4718A7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2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0B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2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2016-10-14T21:00:00Z</dcterms:created>
  <dcterms:modified xsi:type="dcterms:W3CDTF">2017-09-25T06:57:00Z</dcterms:modified>
</cp:coreProperties>
</file>